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EF80" w14:textId="77777777" w:rsidR="00551443" w:rsidRDefault="00551443" w:rsidP="0055144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Tři haiku ve skle</w:t>
      </w:r>
    </w:p>
    <w:p w14:paraId="03C5E861" w14:textId="77777777" w:rsidR="00551443" w:rsidRDefault="00551443" w:rsidP="0055144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7093C6" w14:textId="6A86B74E" w:rsidR="00551443" w:rsidRDefault="00AE6E4A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 práce jde </w:t>
      </w:r>
      <w:r w:rsidR="00551443">
        <w:rPr>
          <w:rFonts w:ascii="Times New Roman" w:hAnsi="Times New Roman" w:cs="Times New Roman"/>
          <w:sz w:val="28"/>
          <w:szCs w:val="28"/>
        </w:rPr>
        <w:t>sklesle</w:t>
      </w:r>
    </w:p>
    <w:p w14:paraId="2BE1F829" w14:textId="1D6EAE15" w:rsidR="00551443" w:rsidRDefault="00AE6E4A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 nádražce </w:t>
      </w:r>
      <w:r w:rsidR="00B0261C">
        <w:rPr>
          <w:rFonts w:ascii="Times New Roman" w:hAnsi="Times New Roman" w:cs="Times New Roman"/>
          <w:sz w:val="28"/>
          <w:szCs w:val="28"/>
        </w:rPr>
        <w:t>u stolu</w:t>
      </w:r>
      <w:r>
        <w:rPr>
          <w:rFonts w:ascii="Times New Roman" w:hAnsi="Times New Roman" w:cs="Times New Roman"/>
          <w:sz w:val="28"/>
          <w:szCs w:val="28"/>
        </w:rPr>
        <w:t xml:space="preserve"> dá</w:t>
      </w:r>
    </w:p>
    <w:p w14:paraId="16F9FF95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Tři haiku ve skle</w:t>
      </w:r>
    </w:p>
    <w:p w14:paraId="0FCEC3EF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3F6246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Tři haiku s uchem</w:t>
      </w:r>
    </w:p>
    <w:p w14:paraId="3CA9BE9E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Vykouzlí na tváři klid</w:t>
      </w:r>
    </w:p>
    <w:p w14:paraId="57028D29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co víc chtít mít!</w:t>
      </w:r>
    </w:p>
    <w:p w14:paraId="17EE4EF7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5810E1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Rohlík a Májku</w:t>
      </w:r>
    </w:p>
    <w:p w14:paraId="498C5597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Přibalí, už čeká camp</w:t>
      </w:r>
    </w:p>
    <w:p w14:paraId="27BC5122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T. O. Tři haiku</w:t>
      </w:r>
    </w:p>
    <w:p w14:paraId="7E813F91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70A30C" w14:textId="77777777" w:rsidR="00551443" w:rsidRDefault="00551443" w:rsidP="005514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</w:t>
      </w:r>
    </w:p>
    <w:p w14:paraId="1A56183C" w14:textId="77777777" w:rsidR="00927B3C" w:rsidRPr="00927B3C" w:rsidRDefault="00927B3C" w:rsidP="00927B3C">
      <w:pPr>
        <w:spacing w:after="0"/>
        <w:rPr>
          <w:rFonts w:ascii="Arial" w:hAnsi="Arial" w:cs="Arial"/>
          <w:sz w:val="22"/>
          <w:szCs w:val="22"/>
        </w:rPr>
      </w:pPr>
    </w:p>
    <w:sectPr w:rsidR="00927B3C" w:rsidRPr="0092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443"/>
    <w:rsid w:val="001247C4"/>
    <w:rsid w:val="0019256F"/>
    <w:rsid w:val="003859F8"/>
    <w:rsid w:val="0046082D"/>
    <w:rsid w:val="00551443"/>
    <w:rsid w:val="005708B2"/>
    <w:rsid w:val="00927B3C"/>
    <w:rsid w:val="00AE6E4A"/>
    <w:rsid w:val="00B0261C"/>
    <w:rsid w:val="00D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D15776"/>
  <w15:chartTrackingRefBased/>
  <w15:docId w15:val="{4236CD7D-636C-7045-BAC7-9828594E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1443"/>
  </w:style>
  <w:style w:type="paragraph" w:styleId="Nadpis1">
    <w:name w:val="heading 1"/>
    <w:basedOn w:val="Normln"/>
    <w:next w:val="Normln"/>
    <w:link w:val="Nadpis1Char"/>
    <w:uiPriority w:val="9"/>
    <w:qFormat/>
    <w:rsid w:val="00927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B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B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B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B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B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B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B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B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B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B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etrbina/Library/Group%20Containers/UBF8T346G9.Office/User%20Content.localized/Templates.localized/Arial_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Arial_11.dotx</Template>
  <TotalTime>5</TotalTime>
  <Pages>1</Pages>
  <Words>29</Words>
  <Characters>172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Bína</dc:creator>
  <cp:keywords/>
  <dc:description/>
  <cp:lastModifiedBy>Petr Bína / Friendly</cp:lastModifiedBy>
  <cp:revision>3</cp:revision>
  <dcterms:created xsi:type="dcterms:W3CDTF">2026-02-25T10:44:00Z</dcterms:created>
  <dcterms:modified xsi:type="dcterms:W3CDTF">2026-02-26T10:37:00Z</dcterms:modified>
</cp:coreProperties>
</file>